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E6D" w:rsidRPr="00730361" w:rsidRDefault="00440E6D" w:rsidP="0080639C">
      <w:pPr>
        <w:numPr>
          <w:ilvl w:val="0"/>
          <w:numId w:val="1"/>
        </w:numPr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3E01E6">
        <w:rPr>
          <w:rFonts w:ascii="Times New Roman" w:hAnsi="Times New Roman" w:cs="Times New Roman"/>
          <w:b/>
          <w:bCs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6pt;height:46.5pt;visibility:visible">
            <v:imagedata r:id="rId7" o:title=""/>
          </v:shape>
        </w:pict>
      </w:r>
    </w:p>
    <w:p w:rsidR="00440E6D" w:rsidRPr="00730361" w:rsidRDefault="00440E6D" w:rsidP="0080639C">
      <w:pPr>
        <w:numPr>
          <w:ilvl w:val="0"/>
          <w:numId w:val="1"/>
        </w:numPr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730361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У К Р А Ї Н А</w:t>
      </w:r>
    </w:p>
    <w:p w:rsidR="00440E6D" w:rsidRPr="00730361" w:rsidRDefault="00440E6D" w:rsidP="0080639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303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БОЛЕХІВСЬКА   МІСЬКА   РАДА</w:t>
      </w:r>
    </w:p>
    <w:p w:rsidR="00440E6D" w:rsidRPr="00730361" w:rsidRDefault="00440E6D" w:rsidP="0080639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303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Івано - Франківської області</w:t>
      </w:r>
    </w:p>
    <w:p w:rsidR="00440E6D" w:rsidRPr="00730361" w:rsidRDefault="00440E6D" w:rsidP="0080639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pacing w:val="20"/>
          <w:sz w:val="28"/>
          <w:szCs w:val="28"/>
          <w:lang w:eastAsia="ru-RU"/>
        </w:rPr>
        <w:t>позачергова XХX</w:t>
      </w:r>
      <w:r>
        <w:rPr>
          <w:rFonts w:ascii="Times New Roman" w:hAnsi="Times New Roman" w:cs="Times New Roman"/>
          <w:b/>
          <w:bCs/>
          <w:spacing w:val="20"/>
          <w:sz w:val="28"/>
          <w:szCs w:val="28"/>
          <w:lang w:val="en-US" w:eastAsia="ru-RU"/>
        </w:rPr>
        <w:t>V</w:t>
      </w:r>
      <w:r w:rsidRPr="00730361">
        <w:rPr>
          <w:rFonts w:ascii="Times New Roman" w:hAnsi="Times New Roman" w:cs="Times New Roman"/>
          <w:b/>
          <w:bCs/>
          <w:spacing w:val="20"/>
          <w:sz w:val="28"/>
          <w:szCs w:val="28"/>
          <w:lang w:eastAsia="ru-RU"/>
        </w:rPr>
        <w:t>сесія</w:t>
      </w:r>
    </w:p>
    <w:p w:rsidR="00440E6D" w:rsidRPr="00730361" w:rsidRDefault="00440E6D" w:rsidP="0080639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303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VІІ  демократичне  скликання</w:t>
      </w:r>
    </w:p>
    <w:p w:rsidR="00440E6D" w:rsidRPr="00730361" w:rsidRDefault="00440E6D" w:rsidP="0080639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730361">
        <w:rPr>
          <w:rFonts w:ascii="Times New Roman" w:hAnsi="Times New Roman" w:cs="Times New Roman"/>
          <w:sz w:val="20"/>
          <w:szCs w:val="20"/>
          <w:lang w:eastAsia="ru-RU"/>
        </w:rPr>
        <w:t>77202, м. Болехів,  Івано-Франківської області,  пл. І. Франка, 12,  тел. ( 03437) 3-42-52</w:t>
      </w:r>
    </w:p>
    <w:p w:rsidR="00440E6D" w:rsidRPr="00730361" w:rsidRDefault="00440E6D" w:rsidP="0080639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noProof/>
        </w:rPr>
        <w:pict>
          <v:line id="Пряма сполучна лінія 2" o:spid="_x0000_s1026" style="position:absolute;left:0;text-align:left;z-index:251658240;visibility:visible" from="0,1.45pt" to="477pt,1.45pt" strokecolor="#969696" strokeweight="4.5pt">
            <v:stroke linestyle="thickThin"/>
          </v:line>
        </w:pict>
      </w:r>
      <w:r w:rsidRPr="00730361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730361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730361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730361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730361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730361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730361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730361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730361">
        <w:rPr>
          <w:rFonts w:ascii="Times New Roman" w:hAnsi="Times New Roman" w:cs="Times New Roman"/>
          <w:sz w:val="20"/>
          <w:szCs w:val="20"/>
          <w:lang w:eastAsia="ru-RU"/>
        </w:rPr>
        <w:tab/>
      </w:r>
    </w:p>
    <w:p w:rsidR="00440E6D" w:rsidRPr="00730361" w:rsidRDefault="00440E6D" w:rsidP="0080639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44"/>
          <w:szCs w:val="44"/>
          <w:lang w:eastAsia="ru-RU"/>
        </w:rPr>
      </w:pPr>
      <w:r w:rsidRPr="00730361">
        <w:rPr>
          <w:rFonts w:ascii="Times New Roman" w:hAnsi="Times New Roman" w:cs="Times New Roman"/>
          <w:b/>
          <w:bCs/>
          <w:spacing w:val="20"/>
          <w:sz w:val="44"/>
          <w:szCs w:val="44"/>
          <w:lang w:eastAsia="ru-RU"/>
        </w:rPr>
        <w:t>Р І Ш Е Н Н Я</w:t>
      </w:r>
    </w:p>
    <w:p w:rsidR="00440E6D" w:rsidRPr="00730361" w:rsidRDefault="00440E6D" w:rsidP="0080639C">
      <w:pPr>
        <w:spacing w:after="0" w:line="240" w:lineRule="auto"/>
        <w:rPr>
          <w:rFonts w:ascii="Times New Roman" w:hAnsi="Times New Roman" w:cs="Times New Roman"/>
          <w:b/>
          <w:bCs/>
          <w:spacing w:val="20"/>
          <w:sz w:val="44"/>
          <w:szCs w:val="44"/>
          <w:lang w:eastAsia="ru-RU"/>
        </w:rPr>
      </w:pPr>
    </w:p>
    <w:p w:rsidR="00440E6D" w:rsidRPr="003A11DA" w:rsidRDefault="00440E6D" w:rsidP="0080639C">
      <w:pPr>
        <w:numPr>
          <w:ilvl w:val="0"/>
          <w:numId w:val="1"/>
        </w:numPr>
        <w:tabs>
          <w:tab w:val="left" w:pos="3840"/>
          <w:tab w:val="left" w:pos="576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від 03.</w:t>
      </w:r>
      <w:r>
        <w:rPr>
          <w:rFonts w:ascii="Times New Roman" w:hAnsi="Times New Roman" w:cs="Times New Roman"/>
          <w:b/>
          <w:bCs/>
          <w:sz w:val="28"/>
          <w:szCs w:val="28"/>
          <w:lang w:val="en-US" w:eastAsia="ar-SA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.2018 р.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ab/>
        <w:t>№ 02-35</w:t>
      </w:r>
      <w:r w:rsidRPr="00730361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/18</w:t>
      </w:r>
    </w:p>
    <w:p w:rsidR="00440E6D" w:rsidRDefault="00440E6D" w:rsidP="0080639C">
      <w:pPr>
        <w:shd w:val="clear" w:color="auto" w:fill="FFFFFF"/>
        <w:tabs>
          <w:tab w:val="left" w:pos="4962"/>
        </w:tabs>
        <w:spacing w:after="0" w:line="240" w:lineRule="auto"/>
        <w:ind w:right="467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0E6D" w:rsidRPr="00D11DCA" w:rsidRDefault="00440E6D" w:rsidP="00D11DCA">
      <w:pPr>
        <w:shd w:val="clear" w:color="auto" w:fill="FFFFFF"/>
        <w:tabs>
          <w:tab w:val="left" w:pos="4962"/>
        </w:tabs>
        <w:spacing w:after="0" w:line="240" w:lineRule="auto"/>
        <w:ind w:right="467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11D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передачу майна з балансу</w:t>
      </w:r>
    </w:p>
    <w:p w:rsidR="00440E6D" w:rsidRPr="00D11DCA" w:rsidRDefault="00440E6D" w:rsidP="00D11DCA">
      <w:pPr>
        <w:shd w:val="clear" w:color="auto" w:fill="FFFFFF"/>
        <w:tabs>
          <w:tab w:val="left" w:pos="4962"/>
        </w:tabs>
        <w:spacing w:after="0" w:line="240" w:lineRule="auto"/>
        <w:ind w:right="467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11DC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Болехівської центральної </w:t>
      </w:r>
    </w:p>
    <w:p w:rsidR="00440E6D" w:rsidRPr="00D11DCA" w:rsidRDefault="00440E6D" w:rsidP="00D11DCA">
      <w:pPr>
        <w:shd w:val="clear" w:color="auto" w:fill="FFFFFF"/>
        <w:tabs>
          <w:tab w:val="left" w:pos="4962"/>
        </w:tabs>
        <w:spacing w:after="0" w:line="240" w:lineRule="auto"/>
        <w:ind w:right="467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11D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міської лікарні на баланс комунального некомерційного підприємства «Центр первинної медичної допомоги»</w:t>
      </w:r>
    </w:p>
    <w:p w:rsidR="00440E6D" w:rsidRPr="00D11DCA" w:rsidRDefault="00440E6D" w:rsidP="00D11DCA">
      <w:pPr>
        <w:shd w:val="clear" w:color="auto" w:fill="FFFFFF"/>
        <w:tabs>
          <w:tab w:val="left" w:pos="4962"/>
        </w:tabs>
        <w:spacing w:after="0" w:line="240" w:lineRule="auto"/>
        <w:ind w:right="467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11DC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Болехівської міської ради </w:t>
      </w:r>
    </w:p>
    <w:p w:rsidR="00440E6D" w:rsidRPr="00D11DCA" w:rsidRDefault="00440E6D" w:rsidP="00D11DCA">
      <w:pPr>
        <w:shd w:val="clear" w:color="auto" w:fill="FFFFFF"/>
        <w:tabs>
          <w:tab w:val="left" w:pos="4962"/>
        </w:tabs>
        <w:spacing w:after="0" w:line="240" w:lineRule="auto"/>
        <w:ind w:right="467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11DC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Івано-Франківської області </w:t>
      </w:r>
    </w:p>
    <w:p w:rsidR="00440E6D" w:rsidRPr="00D11DCA" w:rsidRDefault="00440E6D" w:rsidP="00D11DC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DCA">
        <w:rPr>
          <w:rFonts w:ascii="Times New Roman" w:hAnsi="Times New Roman" w:cs="Times New Roman"/>
          <w:sz w:val="24"/>
          <w:szCs w:val="24"/>
        </w:rPr>
        <w:t> </w:t>
      </w:r>
    </w:p>
    <w:p w:rsidR="00440E6D" w:rsidRDefault="00440E6D" w:rsidP="00D11DCA">
      <w:pPr>
        <w:shd w:val="clear" w:color="auto" w:fill="FFFFFF"/>
        <w:spacing w:after="0" w:line="240" w:lineRule="auto"/>
        <w:ind w:right="199" w:firstLine="87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1DCA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D11DCA">
        <w:rPr>
          <w:rFonts w:ascii="Times New Roman" w:hAnsi="Times New Roman" w:cs="Times New Roman"/>
          <w:color w:val="000000"/>
          <w:sz w:val="28"/>
          <w:szCs w:val="28"/>
        </w:rPr>
        <w:t xml:space="preserve">аконами України «Основи законодавства України про охорону здоров’я», «Про державну реєстрацію юридичних осіб, фізичних осіб – підприємців та громадських формувань», «Про внесення змін до деяких законодавчих актів України щодо удосконалення законодавства з питань діяльності закладів охорони здоров’я»,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D11DCA">
        <w:rPr>
          <w:rFonts w:ascii="Times New Roman" w:hAnsi="Times New Roman" w:cs="Times New Roman"/>
          <w:color w:val="000000"/>
          <w:sz w:val="28"/>
          <w:szCs w:val="28"/>
        </w:rPr>
        <w:t>остановою Кабінету міністрів України від 17 лютого 2010 року № 208 «Деякі питання удосконалення системи охорони здоров’я», Господарським кодексом України, Цивільним кодексом України, рішенням Болехівської міської ради від 03.10.2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018 № 01-35/18 </w:t>
      </w:r>
      <w:r w:rsidRPr="00D11DCA">
        <w:rPr>
          <w:rFonts w:ascii="Times New Roman" w:hAnsi="Times New Roman" w:cs="Times New Roman"/>
          <w:color w:val="000000"/>
          <w:sz w:val="28"/>
          <w:szCs w:val="28"/>
        </w:rPr>
        <w:t>«Про створення комунального некомерційного підприємства «Центр первинної медичної допомоги» Болехівської міської ради Івано-Франківської області», а також з метою підвищення рівня медичного обслуговування населення, розширення можливостей щодо його доступності та якості, ефективного використання кадрового потенціалу, підвищення ефективності використання бюджетних коштів, міська рада</w:t>
      </w:r>
    </w:p>
    <w:p w:rsidR="00440E6D" w:rsidRPr="00D11DCA" w:rsidRDefault="00440E6D" w:rsidP="00D11DCA">
      <w:pPr>
        <w:shd w:val="clear" w:color="auto" w:fill="FFFFFF"/>
        <w:spacing w:after="0" w:line="240" w:lineRule="auto"/>
        <w:ind w:right="199" w:firstLine="873"/>
        <w:jc w:val="both"/>
        <w:rPr>
          <w:rFonts w:ascii="Times New Roman" w:hAnsi="Times New Roman" w:cs="Times New Roman"/>
          <w:sz w:val="24"/>
          <w:szCs w:val="24"/>
        </w:rPr>
      </w:pPr>
    </w:p>
    <w:p w:rsidR="00440E6D" w:rsidRPr="00D11DCA" w:rsidRDefault="00440E6D" w:rsidP="00D11DCA">
      <w:pPr>
        <w:shd w:val="clear" w:color="auto" w:fill="FFFFFF"/>
        <w:spacing w:after="0" w:line="240" w:lineRule="auto"/>
        <w:ind w:right="199" w:firstLine="873"/>
        <w:jc w:val="both"/>
        <w:rPr>
          <w:rFonts w:ascii="Times New Roman" w:hAnsi="Times New Roman" w:cs="Times New Roman"/>
          <w:sz w:val="24"/>
          <w:szCs w:val="24"/>
        </w:rPr>
      </w:pPr>
      <w:r w:rsidRPr="00D11DCA">
        <w:rPr>
          <w:rFonts w:ascii="Times New Roman" w:hAnsi="Times New Roman" w:cs="Times New Roman"/>
          <w:sz w:val="24"/>
          <w:szCs w:val="24"/>
        </w:rPr>
        <w:t> </w:t>
      </w:r>
    </w:p>
    <w:p w:rsidR="00440E6D" w:rsidRPr="00D11DCA" w:rsidRDefault="00440E6D" w:rsidP="00D11DCA">
      <w:pPr>
        <w:shd w:val="clear" w:color="auto" w:fill="FFFFFF"/>
        <w:spacing w:after="0" w:line="240" w:lineRule="auto"/>
        <w:ind w:firstLine="873"/>
        <w:rPr>
          <w:rFonts w:ascii="Times New Roman" w:hAnsi="Times New Roman" w:cs="Times New Roman"/>
          <w:sz w:val="24"/>
          <w:szCs w:val="24"/>
        </w:rPr>
      </w:pPr>
      <w:r w:rsidRPr="00D11DCA">
        <w:rPr>
          <w:rFonts w:ascii="Times New Roman" w:hAnsi="Times New Roman" w:cs="Times New Roman"/>
          <w:sz w:val="24"/>
          <w:szCs w:val="24"/>
        </w:rPr>
        <w:t> </w:t>
      </w:r>
    </w:p>
    <w:p w:rsidR="00440E6D" w:rsidRPr="00D11DCA" w:rsidRDefault="00440E6D" w:rsidP="00D11DCA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D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ВИРІШИЛА:</w:t>
      </w:r>
    </w:p>
    <w:p w:rsidR="00440E6D" w:rsidRPr="00D11DCA" w:rsidRDefault="00440E6D" w:rsidP="00D11DCA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11DCA">
        <w:rPr>
          <w:rFonts w:ascii="Times New Roman" w:hAnsi="Times New Roman" w:cs="Times New Roman"/>
          <w:sz w:val="28"/>
          <w:szCs w:val="28"/>
        </w:rPr>
        <w:t>Затвердити склад комісії з передачі майна з балансу Болехівської центральної міської лікарні на баланс комунального некомерційного підприємства «Центр первинної медичної допомоги» Болехівської міської ради Івано-Франківської області згідно з додатком до даного рішення.</w:t>
      </w:r>
    </w:p>
    <w:p w:rsidR="00440E6D" w:rsidRPr="00D11DCA" w:rsidRDefault="00440E6D" w:rsidP="00D11DCA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11DCA">
        <w:rPr>
          <w:rFonts w:ascii="Times New Roman" w:hAnsi="Times New Roman" w:cs="Times New Roman"/>
          <w:sz w:val="28"/>
          <w:szCs w:val="28"/>
        </w:rPr>
        <w:t>Комісії з передачі майна з балансу Болехівської центральної міської лікарні на баланс комунального некомерційного підприємства «Центр первинної медичної допомоги» Болехівської міської ради Івано-Франківської області підготувати акт передачі до 05.10.2018 р.</w:t>
      </w:r>
    </w:p>
    <w:p w:rsidR="00440E6D" w:rsidRPr="00D11DCA" w:rsidRDefault="00440E6D" w:rsidP="00D11DCA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11DCA">
        <w:rPr>
          <w:rFonts w:ascii="Times New Roman" w:hAnsi="Times New Roman" w:cs="Times New Roman"/>
          <w:color w:val="000000"/>
          <w:sz w:val="28"/>
          <w:szCs w:val="28"/>
        </w:rPr>
        <w:t xml:space="preserve">Болехівській центральній міській лікарні здійснити передачу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майна </w:t>
      </w:r>
      <w:r w:rsidRPr="00D11DCA">
        <w:rPr>
          <w:rFonts w:ascii="Times New Roman" w:hAnsi="Times New Roman" w:cs="Times New Roman"/>
          <w:color w:val="000000"/>
          <w:sz w:val="28"/>
          <w:szCs w:val="28"/>
        </w:rPr>
        <w:t xml:space="preserve">з балансу згідно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 </w:t>
      </w:r>
      <w:r w:rsidRPr="00D11DCA">
        <w:rPr>
          <w:rFonts w:ascii="Times New Roman" w:hAnsi="Times New Roman" w:cs="Times New Roman"/>
          <w:color w:val="000000"/>
          <w:sz w:val="28"/>
          <w:szCs w:val="28"/>
        </w:rPr>
        <w:t>подан</w:t>
      </w:r>
      <w:r>
        <w:rPr>
          <w:rFonts w:ascii="Times New Roman" w:hAnsi="Times New Roman" w:cs="Times New Roman"/>
          <w:color w:val="000000"/>
          <w:sz w:val="28"/>
          <w:szCs w:val="28"/>
        </w:rPr>
        <w:t>им</w:t>
      </w:r>
      <w:r w:rsidRPr="00D11DCA">
        <w:rPr>
          <w:rFonts w:ascii="Times New Roman" w:hAnsi="Times New Roman" w:cs="Times New Roman"/>
          <w:color w:val="000000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D11DCA">
        <w:rPr>
          <w:rFonts w:ascii="Times New Roman" w:hAnsi="Times New Roman" w:cs="Times New Roman"/>
          <w:color w:val="000000"/>
          <w:sz w:val="28"/>
          <w:szCs w:val="28"/>
        </w:rPr>
        <w:t xml:space="preserve"> передачі </w:t>
      </w:r>
      <w:r w:rsidRPr="00D11DCA">
        <w:rPr>
          <w:rFonts w:ascii="Times New Roman" w:hAnsi="Times New Roman" w:cs="Times New Roman"/>
          <w:sz w:val="28"/>
          <w:szCs w:val="28"/>
        </w:rPr>
        <w:t>комунально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D11DCA">
        <w:rPr>
          <w:rFonts w:ascii="Times New Roman" w:hAnsi="Times New Roman" w:cs="Times New Roman"/>
          <w:sz w:val="28"/>
          <w:szCs w:val="28"/>
        </w:rPr>
        <w:t xml:space="preserve"> некомерційно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D11DCA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11DCA">
        <w:rPr>
          <w:rFonts w:ascii="Times New Roman" w:hAnsi="Times New Roman" w:cs="Times New Roman"/>
          <w:sz w:val="28"/>
          <w:szCs w:val="28"/>
        </w:rPr>
        <w:t xml:space="preserve"> «Центр первинної медичної допомоги» Болехівської міської ради Івано-Франківської області.</w:t>
      </w:r>
    </w:p>
    <w:p w:rsidR="00440E6D" w:rsidRPr="0080639C" w:rsidRDefault="00440E6D" w:rsidP="00D11DC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80639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80639C">
        <w:rPr>
          <w:rFonts w:ascii="Times New Roman" w:hAnsi="Times New Roman" w:cs="Times New Roman"/>
          <w:sz w:val="28"/>
          <w:szCs w:val="28"/>
          <w:lang w:eastAsia="ar-SA"/>
        </w:rPr>
        <w:t>Контроль за виконанням даного рішення покласти на заступника міського голови (Т.Лугова) та</w:t>
      </w:r>
      <w:r w:rsidRPr="0080639C">
        <w:rPr>
          <w:rFonts w:ascii="Times New Roman" w:hAnsi="Times New Roman" w:cs="Times New Roman"/>
          <w:sz w:val="28"/>
          <w:szCs w:val="28"/>
        </w:rPr>
        <w:t xml:space="preserve"> постійну  комісію міської ради з питань праці, соціального захисту, освіти, охорони здоров’я, культури, національного та духовного відродження, молодіжної політики, фізичної культури та спорту, діяльності ЗМІ та свободи слова</w:t>
      </w:r>
      <w:r>
        <w:rPr>
          <w:rFonts w:ascii="Times New Roman" w:hAnsi="Times New Roman" w:cs="Times New Roman"/>
          <w:sz w:val="28"/>
          <w:szCs w:val="28"/>
        </w:rPr>
        <w:t xml:space="preserve"> (О.Соболь)</w:t>
      </w:r>
      <w:r w:rsidRPr="0080639C">
        <w:rPr>
          <w:rFonts w:ascii="Times New Roman" w:hAnsi="Times New Roman" w:cs="Times New Roman"/>
          <w:sz w:val="28"/>
          <w:szCs w:val="28"/>
        </w:rPr>
        <w:t>.</w:t>
      </w:r>
    </w:p>
    <w:p w:rsidR="00440E6D" w:rsidRPr="0080639C" w:rsidRDefault="00440E6D" w:rsidP="00D11DCA">
      <w:pPr>
        <w:tabs>
          <w:tab w:val="left" w:pos="156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40E6D" w:rsidRPr="0080639C" w:rsidRDefault="00440E6D" w:rsidP="0080639C">
      <w:pPr>
        <w:tabs>
          <w:tab w:val="left" w:pos="156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440E6D" w:rsidRPr="0080639C" w:rsidRDefault="00440E6D" w:rsidP="0080639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063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Міський голова                     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           </w:t>
      </w:r>
      <w:r w:rsidRPr="008063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     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8063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  Богдан Мельник</w:t>
      </w:r>
    </w:p>
    <w:p w:rsidR="00440E6D" w:rsidRDefault="00440E6D" w:rsidP="0080639C">
      <w:pPr>
        <w:jc w:val="center"/>
        <w:rPr>
          <w:rFonts w:cs="Times New Roman"/>
        </w:rPr>
      </w:pPr>
    </w:p>
    <w:p w:rsidR="00440E6D" w:rsidRDefault="00440E6D" w:rsidP="003228DB">
      <w:pPr>
        <w:rPr>
          <w:rFonts w:cs="Times New Roman"/>
        </w:rPr>
      </w:pPr>
    </w:p>
    <w:p w:rsidR="00440E6D" w:rsidRDefault="00440E6D" w:rsidP="003228DB">
      <w:pPr>
        <w:rPr>
          <w:rFonts w:cs="Times New Roman"/>
        </w:rPr>
      </w:pPr>
    </w:p>
    <w:p w:rsidR="00440E6D" w:rsidRDefault="00440E6D" w:rsidP="003228DB">
      <w:pPr>
        <w:rPr>
          <w:rFonts w:cs="Times New Roman"/>
        </w:rPr>
      </w:pPr>
    </w:p>
    <w:p w:rsidR="00440E6D" w:rsidRDefault="00440E6D" w:rsidP="003228DB">
      <w:pPr>
        <w:rPr>
          <w:rFonts w:cs="Times New Roman"/>
        </w:rPr>
      </w:pPr>
    </w:p>
    <w:p w:rsidR="00440E6D" w:rsidRDefault="00440E6D" w:rsidP="003228DB">
      <w:pPr>
        <w:rPr>
          <w:rFonts w:cs="Times New Roman"/>
        </w:rPr>
      </w:pPr>
    </w:p>
    <w:p w:rsidR="00440E6D" w:rsidRPr="003228DB" w:rsidRDefault="00440E6D" w:rsidP="003228DB">
      <w:pPr>
        <w:rPr>
          <w:rFonts w:cs="Times New Roman"/>
        </w:rPr>
      </w:pPr>
    </w:p>
    <w:sectPr w:rsidR="00440E6D" w:rsidRPr="003228DB" w:rsidSect="00030308">
      <w:footerReference w:type="default" r:id="rId8"/>
      <w:pgSz w:w="11906" w:h="16838"/>
      <w:pgMar w:top="850" w:right="707" w:bottom="850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E6D" w:rsidRDefault="00440E6D" w:rsidP="00A42E6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40E6D" w:rsidRDefault="00440E6D" w:rsidP="00A42E6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E6D" w:rsidRDefault="00440E6D">
    <w:pPr>
      <w:pStyle w:val="Footer"/>
      <w:jc w:val="center"/>
      <w:rPr>
        <w:rFonts w:cs="Times New Roman"/>
      </w:rPr>
    </w:pPr>
    <w:fldSimple w:instr="PAGE   \* MERGEFORMAT">
      <w:r>
        <w:rPr>
          <w:noProof/>
        </w:rPr>
        <w:t>1</w:t>
      </w:r>
    </w:fldSimple>
  </w:p>
  <w:p w:rsidR="00440E6D" w:rsidRDefault="00440E6D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E6D" w:rsidRDefault="00440E6D" w:rsidP="00A42E6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40E6D" w:rsidRDefault="00440E6D" w:rsidP="00A42E6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55E3EFF"/>
    <w:multiLevelType w:val="hybridMultilevel"/>
    <w:tmpl w:val="D48458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A486A"/>
    <w:multiLevelType w:val="hybridMultilevel"/>
    <w:tmpl w:val="664AA0CA"/>
    <w:lvl w:ilvl="0" w:tplc="7EB2EB0A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">
    <w:nsid w:val="485A6BA4"/>
    <w:multiLevelType w:val="hybridMultilevel"/>
    <w:tmpl w:val="F6A0EA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105198"/>
    <w:multiLevelType w:val="hybridMultilevel"/>
    <w:tmpl w:val="4CDE3002"/>
    <w:lvl w:ilvl="0" w:tplc="CFEC2B00">
      <w:start w:val="1"/>
      <w:numFmt w:val="bullet"/>
      <w:pStyle w:val="a"/>
      <w:lvlText w:val="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D21"/>
    <w:rsid w:val="000067C3"/>
    <w:rsid w:val="0001034C"/>
    <w:rsid w:val="00017EE9"/>
    <w:rsid w:val="00030308"/>
    <w:rsid w:val="000516ED"/>
    <w:rsid w:val="00055180"/>
    <w:rsid w:val="00070DE6"/>
    <w:rsid w:val="000720E7"/>
    <w:rsid w:val="000773F0"/>
    <w:rsid w:val="00082550"/>
    <w:rsid w:val="00083115"/>
    <w:rsid w:val="00096552"/>
    <w:rsid w:val="000A1641"/>
    <w:rsid w:val="000A199E"/>
    <w:rsid w:val="000A282A"/>
    <w:rsid w:val="000A5D42"/>
    <w:rsid w:val="000A69E3"/>
    <w:rsid w:val="000A78C0"/>
    <w:rsid w:val="000C115F"/>
    <w:rsid w:val="000E5566"/>
    <w:rsid w:val="000F2D45"/>
    <w:rsid w:val="000F5844"/>
    <w:rsid w:val="00104559"/>
    <w:rsid w:val="00113311"/>
    <w:rsid w:val="001226D3"/>
    <w:rsid w:val="00122E1B"/>
    <w:rsid w:val="0013489A"/>
    <w:rsid w:val="001525F8"/>
    <w:rsid w:val="00173A56"/>
    <w:rsid w:val="0018043E"/>
    <w:rsid w:val="00196CC7"/>
    <w:rsid w:val="001A4BCE"/>
    <w:rsid w:val="001A60E5"/>
    <w:rsid w:val="001B2F79"/>
    <w:rsid w:val="001B5132"/>
    <w:rsid w:val="001D2670"/>
    <w:rsid w:val="001D303D"/>
    <w:rsid w:val="001E1698"/>
    <w:rsid w:val="001F4CFF"/>
    <w:rsid w:val="001F61EB"/>
    <w:rsid w:val="002016E4"/>
    <w:rsid w:val="0020488C"/>
    <w:rsid w:val="00205E21"/>
    <w:rsid w:val="002162FA"/>
    <w:rsid w:val="002239D7"/>
    <w:rsid w:val="00227421"/>
    <w:rsid w:val="00227A33"/>
    <w:rsid w:val="0023260A"/>
    <w:rsid w:val="00245937"/>
    <w:rsid w:val="0025330F"/>
    <w:rsid w:val="0026786D"/>
    <w:rsid w:val="002752D6"/>
    <w:rsid w:val="00283816"/>
    <w:rsid w:val="00283B7A"/>
    <w:rsid w:val="002922A3"/>
    <w:rsid w:val="00293F55"/>
    <w:rsid w:val="00296409"/>
    <w:rsid w:val="002A292B"/>
    <w:rsid w:val="002D5839"/>
    <w:rsid w:val="002E204F"/>
    <w:rsid w:val="002E45B0"/>
    <w:rsid w:val="002F6786"/>
    <w:rsid w:val="003021F9"/>
    <w:rsid w:val="00315618"/>
    <w:rsid w:val="003228DB"/>
    <w:rsid w:val="003231EC"/>
    <w:rsid w:val="003259AF"/>
    <w:rsid w:val="003328CD"/>
    <w:rsid w:val="003408B8"/>
    <w:rsid w:val="003612C2"/>
    <w:rsid w:val="00366B70"/>
    <w:rsid w:val="00370AA8"/>
    <w:rsid w:val="00372306"/>
    <w:rsid w:val="00375244"/>
    <w:rsid w:val="00381B71"/>
    <w:rsid w:val="00383DB2"/>
    <w:rsid w:val="00391ECA"/>
    <w:rsid w:val="0039316A"/>
    <w:rsid w:val="00395A6B"/>
    <w:rsid w:val="003A11DA"/>
    <w:rsid w:val="003A689A"/>
    <w:rsid w:val="003B3A78"/>
    <w:rsid w:val="003B54E1"/>
    <w:rsid w:val="003E01E6"/>
    <w:rsid w:val="003F2D21"/>
    <w:rsid w:val="003F6660"/>
    <w:rsid w:val="0040221D"/>
    <w:rsid w:val="004102E9"/>
    <w:rsid w:val="0043327F"/>
    <w:rsid w:val="00433846"/>
    <w:rsid w:val="00440E6D"/>
    <w:rsid w:val="004505B2"/>
    <w:rsid w:val="004802B1"/>
    <w:rsid w:val="004910AF"/>
    <w:rsid w:val="0049199D"/>
    <w:rsid w:val="00491A7F"/>
    <w:rsid w:val="00495B55"/>
    <w:rsid w:val="004A33EC"/>
    <w:rsid w:val="004B1762"/>
    <w:rsid w:val="004B5AB2"/>
    <w:rsid w:val="004B741D"/>
    <w:rsid w:val="004C098F"/>
    <w:rsid w:val="004E1C3B"/>
    <w:rsid w:val="004E2255"/>
    <w:rsid w:val="004E3D16"/>
    <w:rsid w:val="004F47CB"/>
    <w:rsid w:val="004F6D22"/>
    <w:rsid w:val="004F7CD0"/>
    <w:rsid w:val="00514A34"/>
    <w:rsid w:val="00517843"/>
    <w:rsid w:val="00521E13"/>
    <w:rsid w:val="00526917"/>
    <w:rsid w:val="00532034"/>
    <w:rsid w:val="00565E5C"/>
    <w:rsid w:val="005819ED"/>
    <w:rsid w:val="005A086D"/>
    <w:rsid w:val="005A131D"/>
    <w:rsid w:val="005A2039"/>
    <w:rsid w:val="005A33D3"/>
    <w:rsid w:val="005B3F3D"/>
    <w:rsid w:val="005C2475"/>
    <w:rsid w:val="005C38EE"/>
    <w:rsid w:val="005D14BA"/>
    <w:rsid w:val="005F5A91"/>
    <w:rsid w:val="005F7A86"/>
    <w:rsid w:val="0060341A"/>
    <w:rsid w:val="006036C3"/>
    <w:rsid w:val="00617DB9"/>
    <w:rsid w:val="00622F14"/>
    <w:rsid w:val="00630F4E"/>
    <w:rsid w:val="0063149A"/>
    <w:rsid w:val="00636D66"/>
    <w:rsid w:val="006479F5"/>
    <w:rsid w:val="006577CC"/>
    <w:rsid w:val="00661897"/>
    <w:rsid w:val="00663140"/>
    <w:rsid w:val="00663662"/>
    <w:rsid w:val="00670DDB"/>
    <w:rsid w:val="0068077D"/>
    <w:rsid w:val="006814DF"/>
    <w:rsid w:val="006817A8"/>
    <w:rsid w:val="00686F40"/>
    <w:rsid w:val="00692243"/>
    <w:rsid w:val="006A14E6"/>
    <w:rsid w:val="006B42B9"/>
    <w:rsid w:val="006C2BD8"/>
    <w:rsid w:val="006D6A79"/>
    <w:rsid w:val="006E383A"/>
    <w:rsid w:val="006F2F6C"/>
    <w:rsid w:val="006F4CE5"/>
    <w:rsid w:val="00710F53"/>
    <w:rsid w:val="007170F5"/>
    <w:rsid w:val="00722DB1"/>
    <w:rsid w:val="00726AB3"/>
    <w:rsid w:val="00730361"/>
    <w:rsid w:val="0073184B"/>
    <w:rsid w:val="0074329C"/>
    <w:rsid w:val="007506C1"/>
    <w:rsid w:val="00770AC7"/>
    <w:rsid w:val="00772F6A"/>
    <w:rsid w:val="00773618"/>
    <w:rsid w:val="00791B85"/>
    <w:rsid w:val="007A020C"/>
    <w:rsid w:val="007A1D7F"/>
    <w:rsid w:val="007A5A34"/>
    <w:rsid w:val="007A6389"/>
    <w:rsid w:val="007B3658"/>
    <w:rsid w:val="007B367E"/>
    <w:rsid w:val="007C1684"/>
    <w:rsid w:val="007C566F"/>
    <w:rsid w:val="007F4ED5"/>
    <w:rsid w:val="007F6F7D"/>
    <w:rsid w:val="0080639C"/>
    <w:rsid w:val="00806837"/>
    <w:rsid w:val="00807016"/>
    <w:rsid w:val="00811AB2"/>
    <w:rsid w:val="0083025B"/>
    <w:rsid w:val="008310B8"/>
    <w:rsid w:val="00835EEC"/>
    <w:rsid w:val="00841DD9"/>
    <w:rsid w:val="008458BE"/>
    <w:rsid w:val="008626DB"/>
    <w:rsid w:val="00867624"/>
    <w:rsid w:val="008718DA"/>
    <w:rsid w:val="00873198"/>
    <w:rsid w:val="00883842"/>
    <w:rsid w:val="008912F6"/>
    <w:rsid w:val="008A0777"/>
    <w:rsid w:val="008A3012"/>
    <w:rsid w:val="008A352C"/>
    <w:rsid w:val="008A3B1D"/>
    <w:rsid w:val="008A617F"/>
    <w:rsid w:val="008A61F9"/>
    <w:rsid w:val="008B4322"/>
    <w:rsid w:val="008C251A"/>
    <w:rsid w:val="008C2D74"/>
    <w:rsid w:val="008C34A8"/>
    <w:rsid w:val="008D0513"/>
    <w:rsid w:val="008F660B"/>
    <w:rsid w:val="0090415F"/>
    <w:rsid w:val="009251A5"/>
    <w:rsid w:val="0093623F"/>
    <w:rsid w:val="00941425"/>
    <w:rsid w:val="009541C7"/>
    <w:rsid w:val="009808F2"/>
    <w:rsid w:val="00984447"/>
    <w:rsid w:val="00993143"/>
    <w:rsid w:val="009A71C7"/>
    <w:rsid w:val="009B2196"/>
    <w:rsid w:val="009B3F4F"/>
    <w:rsid w:val="009B4C6D"/>
    <w:rsid w:val="009D2816"/>
    <w:rsid w:val="009E0463"/>
    <w:rsid w:val="009E2061"/>
    <w:rsid w:val="009F2DCC"/>
    <w:rsid w:val="00A047AE"/>
    <w:rsid w:val="00A057AB"/>
    <w:rsid w:val="00A15428"/>
    <w:rsid w:val="00A31A38"/>
    <w:rsid w:val="00A3674D"/>
    <w:rsid w:val="00A4084F"/>
    <w:rsid w:val="00A42BB5"/>
    <w:rsid w:val="00A42E6C"/>
    <w:rsid w:val="00A439A0"/>
    <w:rsid w:val="00A43CEC"/>
    <w:rsid w:val="00A46825"/>
    <w:rsid w:val="00A6513C"/>
    <w:rsid w:val="00AA1847"/>
    <w:rsid w:val="00AA4EC0"/>
    <w:rsid w:val="00AD24FB"/>
    <w:rsid w:val="00AD2AB7"/>
    <w:rsid w:val="00AD600E"/>
    <w:rsid w:val="00AD6BF5"/>
    <w:rsid w:val="00AE5CBC"/>
    <w:rsid w:val="00AE6457"/>
    <w:rsid w:val="00AE6EEF"/>
    <w:rsid w:val="00AF4C04"/>
    <w:rsid w:val="00AF585B"/>
    <w:rsid w:val="00AF5B18"/>
    <w:rsid w:val="00AF7A29"/>
    <w:rsid w:val="00B03562"/>
    <w:rsid w:val="00B1673C"/>
    <w:rsid w:val="00B16B35"/>
    <w:rsid w:val="00B24389"/>
    <w:rsid w:val="00B25331"/>
    <w:rsid w:val="00B34CD4"/>
    <w:rsid w:val="00B428B0"/>
    <w:rsid w:val="00B5486E"/>
    <w:rsid w:val="00B726EB"/>
    <w:rsid w:val="00B72D42"/>
    <w:rsid w:val="00B76E34"/>
    <w:rsid w:val="00B84812"/>
    <w:rsid w:val="00B87803"/>
    <w:rsid w:val="00B924D3"/>
    <w:rsid w:val="00B92F8F"/>
    <w:rsid w:val="00B96814"/>
    <w:rsid w:val="00BB603B"/>
    <w:rsid w:val="00BC5F49"/>
    <w:rsid w:val="00BD0226"/>
    <w:rsid w:val="00BD6026"/>
    <w:rsid w:val="00BF6FC2"/>
    <w:rsid w:val="00C06D57"/>
    <w:rsid w:val="00C14F65"/>
    <w:rsid w:val="00C22AA4"/>
    <w:rsid w:val="00C313E9"/>
    <w:rsid w:val="00C55C14"/>
    <w:rsid w:val="00C62EEC"/>
    <w:rsid w:val="00C6695B"/>
    <w:rsid w:val="00C67C39"/>
    <w:rsid w:val="00C70B61"/>
    <w:rsid w:val="00C9024F"/>
    <w:rsid w:val="00C96332"/>
    <w:rsid w:val="00CA6759"/>
    <w:rsid w:val="00CA6D2E"/>
    <w:rsid w:val="00CB11BB"/>
    <w:rsid w:val="00CD3529"/>
    <w:rsid w:val="00CD40D5"/>
    <w:rsid w:val="00CF0DD4"/>
    <w:rsid w:val="00CF2CFA"/>
    <w:rsid w:val="00CF3E66"/>
    <w:rsid w:val="00CF7120"/>
    <w:rsid w:val="00D11CA2"/>
    <w:rsid w:val="00D11DCA"/>
    <w:rsid w:val="00D15C83"/>
    <w:rsid w:val="00D244C4"/>
    <w:rsid w:val="00D27D8F"/>
    <w:rsid w:val="00D35417"/>
    <w:rsid w:val="00D43550"/>
    <w:rsid w:val="00D57EE4"/>
    <w:rsid w:val="00D613ED"/>
    <w:rsid w:val="00D91003"/>
    <w:rsid w:val="00D9742D"/>
    <w:rsid w:val="00DB1289"/>
    <w:rsid w:val="00DD0843"/>
    <w:rsid w:val="00DD09CE"/>
    <w:rsid w:val="00DE306D"/>
    <w:rsid w:val="00DF780D"/>
    <w:rsid w:val="00E0137A"/>
    <w:rsid w:val="00E07FC3"/>
    <w:rsid w:val="00E10C3B"/>
    <w:rsid w:val="00E17D4E"/>
    <w:rsid w:val="00E3041B"/>
    <w:rsid w:val="00E42E2E"/>
    <w:rsid w:val="00E466D9"/>
    <w:rsid w:val="00E46A6B"/>
    <w:rsid w:val="00E52F57"/>
    <w:rsid w:val="00E65712"/>
    <w:rsid w:val="00E666F3"/>
    <w:rsid w:val="00E71A22"/>
    <w:rsid w:val="00E745CC"/>
    <w:rsid w:val="00E76867"/>
    <w:rsid w:val="00E77BC1"/>
    <w:rsid w:val="00E8059D"/>
    <w:rsid w:val="00EC7006"/>
    <w:rsid w:val="00EC7F4D"/>
    <w:rsid w:val="00ED1E8C"/>
    <w:rsid w:val="00ED33F9"/>
    <w:rsid w:val="00EF19D2"/>
    <w:rsid w:val="00EF2594"/>
    <w:rsid w:val="00F122BF"/>
    <w:rsid w:val="00F129AD"/>
    <w:rsid w:val="00F1308E"/>
    <w:rsid w:val="00F26EA5"/>
    <w:rsid w:val="00F65F0C"/>
    <w:rsid w:val="00F81D7A"/>
    <w:rsid w:val="00F91A57"/>
    <w:rsid w:val="00F91EE3"/>
    <w:rsid w:val="00F94625"/>
    <w:rsid w:val="00F96322"/>
    <w:rsid w:val="00FB3E99"/>
    <w:rsid w:val="00FB79B6"/>
    <w:rsid w:val="00FD0B65"/>
    <w:rsid w:val="00FD5D7D"/>
    <w:rsid w:val="00FD6710"/>
    <w:rsid w:val="00FE523F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5EEC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0226"/>
    <w:pPr>
      <w:keepNext/>
      <w:tabs>
        <w:tab w:val="num" w:pos="432"/>
        <w:tab w:val="left" w:pos="4536"/>
      </w:tabs>
      <w:suppressAutoHyphens/>
      <w:spacing w:after="0" w:line="360" w:lineRule="auto"/>
      <w:jc w:val="both"/>
      <w:outlineLvl w:val="0"/>
    </w:pPr>
    <w:rPr>
      <w:rFonts w:eastAsia="Calibri" w:cs="Times New Roman"/>
      <w:b/>
      <w:bCs/>
      <w:sz w:val="28"/>
      <w:szCs w:val="28"/>
      <w:lang w:val="ru-RU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4084F"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36D66"/>
    <w:pPr>
      <w:keepNext/>
      <w:spacing w:before="120" w:after="60" w:line="240" w:lineRule="auto"/>
      <w:ind w:left="284" w:right="284"/>
      <w:jc w:val="center"/>
      <w:outlineLvl w:val="2"/>
    </w:pPr>
    <w:rPr>
      <w:rFonts w:ascii="Times New Roman" w:hAnsi="Times New Roman" w:cs="Times New Roman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66B70"/>
    <w:pPr>
      <w:keepNext/>
      <w:keepLines/>
      <w:spacing w:before="40" w:after="0"/>
      <w:outlineLvl w:val="3"/>
    </w:pPr>
    <w:rPr>
      <w:rFonts w:ascii="Calibri Light" w:hAnsi="Calibri Light" w:cs="Calibri Light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66B70"/>
    <w:pPr>
      <w:keepNext/>
      <w:keepLines/>
      <w:spacing w:before="40" w:after="0"/>
      <w:outlineLvl w:val="4"/>
    </w:pPr>
    <w:rPr>
      <w:rFonts w:ascii="Calibri Light" w:hAnsi="Calibri Light" w:cs="Calibri Light"/>
      <w:color w:val="2E74B5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A11DA"/>
    <w:pPr>
      <w:keepNext/>
      <w:keepLines/>
      <w:spacing w:before="40" w:after="0"/>
      <w:outlineLvl w:val="5"/>
    </w:pPr>
    <w:rPr>
      <w:rFonts w:ascii="Calibri Light" w:hAnsi="Calibri Light" w:cs="Calibri Light"/>
      <w:color w:val="1F4D7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A11DA"/>
    <w:pPr>
      <w:keepNext/>
      <w:keepLines/>
      <w:spacing w:before="40" w:after="0"/>
      <w:outlineLvl w:val="6"/>
    </w:pPr>
    <w:rPr>
      <w:rFonts w:ascii="Calibri Light" w:hAnsi="Calibri Light" w:cs="Calibri Light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36D66"/>
    <w:p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0226"/>
    <w:rPr>
      <w:rFonts w:ascii="Times New Roman" w:eastAsia="Times New Roman" w:hAnsi="Times New Roman" w:cs="Times New Roman"/>
      <w:b/>
      <w:bCs/>
      <w:sz w:val="28"/>
      <w:szCs w:val="28"/>
      <w:lang w:val="ru-RU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4084F"/>
    <w:rPr>
      <w:rFonts w:ascii="Calibri Light" w:hAnsi="Calibri Light" w:cs="Calibri Light"/>
      <w:color w:val="2E74B5"/>
      <w:sz w:val="26"/>
      <w:szCs w:val="26"/>
      <w:lang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36D66"/>
    <w:rPr>
      <w:rFonts w:ascii="Times New Roman" w:hAnsi="Times New Roman" w:cs="Times New Roman"/>
      <w:b/>
      <w:bCs/>
      <w:sz w:val="20"/>
      <w:szCs w:val="20"/>
      <w:lang w:eastAsia="uk-U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66B70"/>
    <w:rPr>
      <w:rFonts w:ascii="Calibri Light" w:hAnsi="Calibri Light" w:cs="Calibri Light"/>
      <w:i/>
      <w:iCs/>
      <w:color w:val="2E74B5"/>
      <w:lang w:eastAsia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66B70"/>
    <w:rPr>
      <w:rFonts w:ascii="Calibri Light" w:hAnsi="Calibri Light" w:cs="Calibri Light"/>
      <w:color w:val="2E74B5"/>
      <w:lang w:eastAsia="uk-U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A11DA"/>
    <w:rPr>
      <w:rFonts w:ascii="Calibri Light" w:hAnsi="Calibri Light" w:cs="Calibri Light"/>
      <w:color w:val="1F4D78"/>
      <w:lang w:eastAsia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A11DA"/>
    <w:rPr>
      <w:rFonts w:ascii="Calibri Light" w:hAnsi="Calibri Light" w:cs="Calibri Light"/>
      <w:i/>
      <w:iCs/>
      <w:color w:val="1F4D78"/>
      <w:lang w:eastAsia="uk-U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36D66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BD0226"/>
    <w:pPr>
      <w:suppressAutoHyphens/>
      <w:spacing w:after="120" w:line="240" w:lineRule="auto"/>
    </w:pPr>
    <w:rPr>
      <w:rFonts w:eastAsia="Calibri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D0226"/>
    <w:rPr>
      <w:rFonts w:ascii="Calibri" w:eastAsia="Times New Roman" w:hAnsi="Calibri" w:cs="Calibri"/>
      <w:sz w:val="24"/>
      <w:szCs w:val="24"/>
      <w:lang w:eastAsia="ar-SA" w:bidi="ar-SA"/>
    </w:rPr>
  </w:style>
  <w:style w:type="paragraph" w:styleId="NoSpacing">
    <w:name w:val="No Spacing"/>
    <w:uiPriority w:val="99"/>
    <w:qFormat/>
    <w:rsid w:val="00BD0226"/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BD0226"/>
    <w:pPr>
      <w:suppressAutoHyphens/>
      <w:spacing w:after="0" w:line="240" w:lineRule="auto"/>
      <w:ind w:left="720" w:firstLine="709"/>
      <w:jc w:val="both"/>
    </w:pPr>
    <w:rPr>
      <w:rFonts w:ascii="Times New Roman" w:hAnsi="Times New Roman" w:cs="Times New Roman"/>
      <w:sz w:val="28"/>
      <w:szCs w:val="28"/>
      <w:lang w:eastAsia="ar-SA"/>
    </w:rPr>
  </w:style>
  <w:style w:type="paragraph" w:customStyle="1" w:styleId="22">
    <w:name w:val="Основной текст с отступом 22"/>
    <w:basedOn w:val="Normal"/>
    <w:uiPriority w:val="99"/>
    <w:rsid w:val="008A3B1D"/>
    <w:pPr>
      <w:suppressAutoHyphens/>
      <w:spacing w:after="120" w:line="480" w:lineRule="auto"/>
      <w:ind w:left="283"/>
      <w:jc w:val="both"/>
    </w:pPr>
    <w:rPr>
      <w:rFonts w:eastAsia="Calibri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8A3B1D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8A3B1D"/>
    <w:rPr>
      <w:i/>
      <w:iCs/>
    </w:rPr>
  </w:style>
  <w:style w:type="paragraph" w:customStyle="1" w:styleId="Default">
    <w:name w:val="Default"/>
    <w:uiPriority w:val="99"/>
    <w:rsid w:val="00791B8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A408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4084F"/>
    <w:rPr>
      <w:rFonts w:eastAsia="Times New Roman"/>
      <w:lang w:eastAsia="uk-UA"/>
    </w:rPr>
  </w:style>
  <w:style w:type="paragraph" w:customStyle="1" w:styleId="1">
    <w:name w:val="Звичайний1"/>
    <w:uiPriority w:val="99"/>
    <w:rsid w:val="00A4084F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Normal"/>
    <w:uiPriority w:val="99"/>
    <w:rsid w:val="00A4084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A42E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42E6C"/>
    <w:rPr>
      <w:rFonts w:eastAsia="Times New Roman"/>
      <w:lang w:eastAsia="uk-UA"/>
    </w:rPr>
  </w:style>
  <w:style w:type="paragraph" w:styleId="Footer">
    <w:name w:val="footer"/>
    <w:basedOn w:val="Normal"/>
    <w:link w:val="FooterChar"/>
    <w:uiPriority w:val="99"/>
    <w:rsid w:val="00A42E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42E6C"/>
    <w:rPr>
      <w:rFonts w:eastAsia="Times New Roman"/>
      <w:lang w:eastAsia="uk-UA"/>
    </w:rPr>
  </w:style>
  <w:style w:type="character" w:styleId="Strong">
    <w:name w:val="Strong"/>
    <w:basedOn w:val="DefaultParagraphFont"/>
    <w:uiPriority w:val="99"/>
    <w:qFormat/>
    <w:rsid w:val="005C2475"/>
    <w:rPr>
      <w:b/>
      <w:bCs/>
    </w:rPr>
  </w:style>
  <w:style w:type="character" w:styleId="Hyperlink">
    <w:name w:val="Hyperlink"/>
    <w:basedOn w:val="DefaultParagraphFont"/>
    <w:uiPriority w:val="99"/>
    <w:rsid w:val="005C2475"/>
    <w:rPr>
      <w:color w:val="000080"/>
      <w:u w:val="single"/>
    </w:rPr>
  </w:style>
  <w:style w:type="paragraph" w:customStyle="1" w:styleId="10">
    <w:name w:val="Без інтервалів1"/>
    <w:uiPriority w:val="99"/>
    <w:rsid w:val="00E666F3"/>
    <w:rPr>
      <w:rFonts w:eastAsia="Times New Roman" w:cs="Calibri"/>
    </w:rPr>
  </w:style>
  <w:style w:type="paragraph" w:customStyle="1" w:styleId="23">
    <w:name w:val="Основной текст с отступом 23"/>
    <w:basedOn w:val="Normal"/>
    <w:uiPriority w:val="99"/>
    <w:rsid w:val="00E666F3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11">
    <w:name w:val="Абзац списку1"/>
    <w:basedOn w:val="Normal"/>
    <w:uiPriority w:val="99"/>
    <w:rsid w:val="0018043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835EE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5EEC"/>
    <w:rPr>
      <w:rFonts w:ascii="Arial" w:hAnsi="Arial" w:cs="Arial"/>
      <w:sz w:val="18"/>
      <w:szCs w:val="18"/>
      <w:lang w:eastAsia="uk-UA"/>
    </w:rPr>
  </w:style>
  <w:style w:type="character" w:styleId="CommentReference">
    <w:name w:val="annotation reference"/>
    <w:basedOn w:val="DefaultParagraphFont"/>
    <w:uiPriority w:val="99"/>
    <w:semiHidden/>
    <w:rsid w:val="001D26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D26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D2670"/>
    <w:rPr>
      <w:rFonts w:eastAsia="Times New Roman"/>
      <w:sz w:val="20"/>
      <w:szCs w:val="20"/>
      <w:lang w:eastAsia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D26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D2670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636D66"/>
    <w:pPr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36D66"/>
    <w:rPr>
      <w:rFonts w:ascii="Times New Roman" w:hAnsi="Times New Roman" w:cs="Times New Roman"/>
      <w:sz w:val="28"/>
      <w:szCs w:val="28"/>
      <w:lang/>
    </w:rPr>
  </w:style>
  <w:style w:type="paragraph" w:customStyle="1" w:styleId="tabl">
    <w:name w:val="tabl"/>
    <w:autoRedefine/>
    <w:uiPriority w:val="99"/>
    <w:rsid w:val="00636D66"/>
    <w:pPr>
      <w:widowControl w:val="0"/>
      <w:numPr>
        <w:ilvl w:val="12"/>
      </w:numPr>
      <w:jc w:val="both"/>
    </w:pPr>
    <w:rPr>
      <w:rFonts w:ascii="Times New Roman" w:eastAsia="Times New Roman" w:hAnsi="Times New Roman"/>
      <w:color w:val="0000FF"/>
      <w:sz w:val="24"/>
      <w:szCs w:val="24"/>
      <w:lang w:eastAsia="ru-RU"/>
    </w:rPr>
  </w:style>
  <w:style w:type="paragraph" w:customStyle="1" w:styleId="a0">
    <w:name w:val="Îáû÷íûé"/>
    <w:uiPriority w:val="99"/>
    <w:rsid w:val="00636D66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Normal"/>
    <w:uiPriority w:val="99"/>
    <w:rsid w:val="00636D66"/>
    <w:pPr>
      <w:spacing w:before="100" w:beforeAutospacing="1" w:after="100" w:afterAutospacing="1" w:line="240" w:lineRule="auto"/>
      <w:jc w:val="center"/>
      <w:textAlignment w:val="center"/>
    </w:pPr>
    <w:rPr>
      <w:rFonts w:eastAsia="Calibri" w:cs="Times New Roman"/>
      <w:b/>
      <w:bCs/>
      <w:sz w:val="26"/>
      <w:szCs w:val="26"/>
      <w:lang w:eastAsia="ru-RU"/>
    </w:rPr>
  </w:style>
  <w:style w:type="paragraph" w:customStyle="1" w:styleId="Iauiue1">
    <w:name w:val="Iau?iue1"/>
    <w:uiPriority w:val="99"/>
    <w:rsid w:val="00636D66"/>
    <w:pPr>
      <w:widowControl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3">
    <w:name w:val="Знак Знак3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636D66"/>
    <w:pPr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636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alibri" w:hAns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36D66"/>
    <w:rPr>
      <w:rFonts w:ascii="Arial Unicode MS" w:eastAsia="Times New Roman" w:hAnsi="Arial Unicode MS" w:cs="Arial Unicode MS"/>
      <w:sz w:val="20"/>
      <w:szCs w:val="20"/>
      <w:lang/>
    </w:rPr>
  </w:style>
  <w:style w:type="paragraph" w:customStyle="1" w:styleId="12">
    <w:name w:val="Знак Знак Знак Знак Знак1 Знак Знак Знак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1"/>
    <w:basedOn w:val="Normal"/>
    <w:uiPriority w:val="99"/>
    <w:rsid w:val="00636D6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36D66"/>
    <w:pPr>
      <w:spacing w:after="120" w:line="240" w:lineRule="auto"/>
      <w:ind w:left="283"/>
      <w:jc w:val="both"/>
    </w:pPr>
    <w:rPr>
      <w:rFonts w:ascii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36D66"/>
    <w:rPr>
      <w:rFonts w:ascii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aliases w:val="Подпись к рис."/>
    <w:basedOn w:val="Normal"/>
    <w:link w:val="BodyTextIndentChar"/>
    <w:uiPriority w:val="99"/>
    <w:rsid w:val="00636D66"/>
    <w:pPr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aliases w:val="Подпись к рис. Char"/>
    <w:basedOn w:val="DefaultParagraphFont"/>
    <w:link w:val="BodyTextIndent"/>
    <w:uiPriority w:val="99"/>
    <w:locked/>
    <w:rsid w:val="00636D66"/>
    <w:rPr>
      <w:rFonts w:ascii="Times New Roman" w:hAnsi="Times New Roman" w:cs="Times New Roman"/>
      <w:sz w:val="20"/>
      <w:szCs w:val="20"/>
      <w:lang/>
    </w:rPr>
  </w:style>
  <w:style w:type="paragraph" w:customStyle="1" w:styleId="a">
    <w:name w:val="ромб"/>
    <w:basedOn w:val="Normal"/>
    <w:uiPriority w:val="99"/>
    <w:rsid w:val="00636D66"/>
    <w:pPr>
      <w:numPr>
        <w:numId w:val="2"/>
      </w:numPr>
      <w:tabs>
        <w:tab w:val="left" w:pos="567"/>
      </w:tabs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Табл"/>
    <w:basedOn w:val="Normal"/>
    <w:uiPriority w:val="99"/>
    <w:rsid w:val="00636D66"/>
    <w:pPr>
      <w:spacing w:after="0" w:line="240" w:lineRule="auto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a2">
    <w:name w:val="Табл загол"/>
    <w:basedOn w:val="Normal"/>
    <w:uiPriority w:val="99"/>
    <w:rsid w:val="00636D66"/>
    <w:pPr>
      <w:spacing w:after="40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Знак Знак1 Знак Знак Знак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2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dytext0">
    <w:name w:val="bodytext"/>
    <w:basedOn w:val="Normal"/>
    <w:uiPriority w:val="99"/>
    <w:rsid w:val="00636D66"/>
    <w:pPr>
      <w:spacing w:before="48" w:after="48" w:line="240" w:lineRule="auto"/>
      <w:ind w:left="48" w:right="48" w:firstLine="432"/>
      <w:jc w:val="both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tekstprogr">
    <w:name w:val="tekst_progr"/>
    <w:uiPriority w:val="99"/>
    <w:rsid w:val="00636D66"/>
    <w:pPr>
      <w:widowControl w:val="0"/>
      <w:ind w:firstLine="562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spelle">
    <w:name w:val="spelle"/>
    <w:basedOn w:val="DefaultParagraphFont"/>
    <w:uiPriority w:val="99"/>
    <w:rsid w:val="00636D66"/>
  </w:style>
  <w:style w:type="character" w:styleId="PageNumber">
    <w:name w:val="page number"/>
    <w:basedOn w:val="DefaultParagraphFont"/>
    <w:uiPriority w:val="99"/>
    <w:rsid w:val="00636D66"/>
  </w:style>
  <w:style w:type="paragraph" w:customStyle="1" w:styleId="a3">
    <w:name w:val="пункт л"/>
    <w:basedOn w:val="Normal"/>
    <w:uiPriority w:val="99"/>
    <w:rsid w:val="00636D66"/>
    <w:pPr>
      <w:spacing w:before="100" w:after="0" w:line="240" w:lineRule="auto"/>
      <w:ind w:left="227" w:hanging="227"/>
    </w:pPr>
    <w:rPr>
      <w:rFonts w:ascii="Times New Roman" w:hAnsi="Times New Roman" w:cs="Times New Roman"/>
      <w:b/>
      <w:bCs/>
      <w:i/>
      <w:iCs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rsid w:val="00636D66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36D66"/>
    <w:rPr>
      <w:rFonts w:ascii="Courier New" w:hAnsi="Courier New" w:cs="Courier New"/>
      <w:sz w:val="20"/>
      <w:szCs w:val="20"/>
      <w:lang w:eastAsia="ru-RU"/>
    </w:rPr>
  </w:style>
  <w:style w:type="paragraph" w:customStyle="1" w:styleId="21">
    <w:name w:val="Основний текст 21"/>
    <w:basedOn w:val="Normal"/>
    <w:uiPriority w:val="99"/>
    <w:rsid w:val="00636D66"/>
    <w:pPr>
      <w:overflowPunct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Arial" w:hAnsi="Arial" w:cs="Arial"/>
      <w:sz w:val="28"/>
      <w:szCs w:val="28"/>
      <w:lang w:eastAsia="ru-RU"/>
    </w:rPr>
  </w:style>
  <w:style w:type="paragraph" w:styleId="Title">
    <w:name w:val="Title"/>
    <w:aliases w:val="Номер таблиці"/>
    <w:basedOn w:val="Normal"/>
    <w:link w:val="TitleChar"/>
    <w:uiPriority w:val="99"/>
    <w:qFormat/>
    <w:rsid w:val="00636D66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TitleChar">
    <w:name w:val="Title Char"/>
    <w:aliases w:val="Номер таблиці Char"/>
    <w:basedOn w:val="DefaultParagraphFont"/>
    <w:link w:val="Title"/>
    <w:uiPriority w:val="99"/>
    <w:locked/>
    <w:rsid w:val="00636D6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4">
    <w:name w:val="Нормальний текст"/>
    <w:basedOn w:val="Normal"/>
    <w:uiPriority w:val="99"/>
    <w:rsid w:val="00636D66"/>
    <w:pPr>
      <w:spacing w:before="120" w:after="0" w:line="240" w:lineRule="auto"/>
      <w:ind w:firstLine="567"/>
    </w:pPr>
    <w:rPr>
      <w:rFonts w:ascii="Antiqua" w:hAnsi="Antiqua" w:cs="Antiqua"/>
      <w:sz w:val="26"/>
      <w:szCs w:val="26"/>
      <w:lang w:eastAsia="ru-RU"/>
    </w:rPr>
  </w:style>
  <w:style w:type="paragraph" w:customStyle="1" w:styleId="a5">
    <w:name w:val="Знак Знак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ий текст з відступом 31"/>
    <w:basedOn w:val="Normal"/>
    <w:uiPriority w:val="99"/>
    <w:rsid w:val="00636D66"/>
    <w:pPr>
      <w:tabs>
        <w:tab w:val="num" w:pos="0"/>
      </w:tabs>
      <w:spacing w:before="120" w:after="0" w:line="240" w:lineRule="auto"/>
      <w:ind w:firstLine="851"/>
      <w:jc w:val="both"/>
    </w:pPr>
    <w:rPr>
      <w:rFonts w:ascii="Times New Roman" w:hAnsi="Times New Roman" w:cs="Times New Roman"/>
      <w:sz w:val="28"/>
      <w:szCs w:val="28"/>
      <w:u w:val="single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Знак Знак Знак2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uiPriority w:val="99"/>
    <w:semiHidden/>
    <w:rsid w:val="00636D66"/>
    <w:pPr>
      <w:spacing w:after="0" w:line="250" w:lineRule="auto"/>
      <w:ind w:left="-57" w:right="-57"/>
    </w:pPr>
    <w:rPr>
      <w:rFonts w:ascii="Arial" w:hAnsi="Arial" w:cs="Arial"/>
      <w:b/>
      <w:bCs/>
      <w:sz w:val="26"/>
      <w:szCs w:val="26"/>
    </w:rPr>
  </w:style>
  <w:style w:type="paragraph" w:customStyle="1" w:styleId="24">
    <w:name w:val="Абзац списку2"/>
    <w:basedOn w:val="Normal"/>
    <w:uiPriority w:val="99"/>
    <w:rsid w:val="00636D66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20">
    <w:name w:val="Знак Знак2 Знак2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Знак Знак3 Знак Знак1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Без інтервалів2"/>
    <w:uiPriority w:val="99"/>
    <w:rsid w:val="00636D66"/>
    <w:rPr>
      <w:rFonts w:eastAsia="Times New Roman" w:cs="Calibri"/>
      <w:lang w:eastAsia="en-US"/>
    </w:rPr>
  </w:style>
  <w:style w:type="paragraph" w:customStyle="1" w:styleId="a7">
    <w:name w:val="Знак Знак Знак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Абзац списку3"/>
    <w:basedOn w:val="Normal"/>
    <w:uiPriority w:val="99"/>
    <w:rsid w:val="00636D66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8">
    <w:name w:val="Основний текст_"/>
    <w:link w:val="15"/>
    <w:uiPriority w:val="99"/>
    <w:locked/>
    <w:rsid w:val="00636D66"/>
    <w:rPr>
      <w:sz w:val="26"/>
      <w:szCs w:val="26"/>
      <w:shd w:val="clear" w:color="auto" w:fill="FFFFFF"/>
    </w:rPr>
  </w:style>
  <w:style w:type="paragraph" w:customStyle="1" w:styleId="15">
    <w:name w:val="Основний текст1"/>
    <w:basedOn w:val="Normal"/>
    <w:link w:val="a8"/>
    <w:uiPriority w:val="99"/>
    <w:rsid w:val="00636D66"/>
    <w:pPr>
      <w:shd w:val="clear" w:color="auto" w:fill="FFFFFF"/>
      <w:spacing w:after="0" w:line="274" w:lineRule="exact"/>
    </w:pPr>
    <w:rPr>
      <w:rFonts w:eastAsia="Calibri"/>
      <w:sz w:val="26"/>
      <w:szCs w:val="26"/>
      <w:shd w:val="clear" w:color="auto" w:fill="FFFFFF"/>
    </w:rPr>
  </w:style>
  <w:style w:type="paragraph" w:styleId="Caption">
    <w:name w:val="caption"/>
    <w:basedOn w:val="Normal"/>
    <w:next w:val="Normal"/>
    <w:uiPriority w:val="99"/>
    <w:qFormat/>
    <w:rsid w:val="00636D66"/>
    <w:pPr>
      <w:widowControl w:val="0"/>
      <w:spacing w:after="0" w:line="240" w:lineRule="auto"/>
      <w:jc w:val="center"/>
    </w:pPr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32">
    <w:name w:val="Основний текст (3)"/>
    <w:uiPriority w:val="99"/>
    <w:rsid w:val="00636D66"/>
    <w:rPr>
      <w:rFonts w:ascii="Times New Roman" w:hAnsi="Times New Roman" w:cs="Times New Roman"/>
      <w:spacing w:val="10"/>
      <w:sz w:val="21"/>
      <w:szCs w:val="21"/>
    </w:rPr>
  </w:style>
  <w:style w:type="character" w:customStyle="1" w:styleId="txt1">
    <w:name w:val="txt1"/>
    <w:uiPriority w:val="99"/>
    <w:rsid w:val="00636D66"/>
    <w:rPr>
      <w:sz w:val="24"/>
      <w:szCs w:val="24"/>
    </w:rPr>
  </w:style>
  <w:style w:type="paragraph" w:customStyle="1" w:styleId="a9">
    <w:name w:val="Знак Знак Знак Знак Знак Знак Знак Знак Знак"/>
    <w:basedOn w:val="Normal"/>
    <w:uiPriority w:val="99"/>
    <w:rsid w:val="00636D66"/>
    <w:pPr>
      <w:keepNext/>
      <w:widowControl w:val="0"/>
      <w:tabs>
        <w:tab w:val="left" w:pos="567"/>
      </w:tabs>
      <w:spacing w:after="0" w:line="240" w:lineRule="auto"/>
      <w:ind w:firstLine="425"/>
      <w:jc w:val="both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5">
    <w:name w:val="Основний текст (5)_"/>
    <w:link w:val="50"/>
    <w:uiPriority w:val="99"/>
    <w:locked/>
    <w:rsid w:val="00636D66"/>
    <w:rPr>
      <w:rFonts w:ascii="Arial" w:eastAsia="Times New Roman" w:hAnsi="Arial" w:cs="Arial"/>
      <w:shd w:val="clear" w:color="auto" w:fill="FFFFFF"/>
    </w:rPr>
  </w:style>
  <w:style w:type="character" w:customStyle="1" w:styleId="512">
    <w:name w:val="Основний текст (5) + 12"/>
    <w:aliases w:val="5 pt"/>
    <w:uiPriority w:val="99"/>
    <w:rsid w:val="00636D66"/>
    <w:rPr>
      <w:rFonts w:ascii="Arial" w:eastAsia="Times New Roman" w:hAnsi="Arial" w:cs="Arial"/>
      <w:sz w:val="25"/>
      <w:szCs w:val="25"/>
      <w:shd w:val="clear" w:color="auto" w:fill="FFFFFF"/>
    </w:rPr>
  </w:style>
  <w:style w:type="character" w:customStyle="1" w:styleId="33">
    <w:name w:val="Основний текст (3) + Курсив"/>
    <w:uiPriority w:val="99"/>
    <w:rsid w:val="00636D66"/>
    <w:rPr>
      <w:rFonts w:ascii="Arial" w:eastAsia="Times New Roman" w:hAnsi="Arial" w:cs="Arial"/>
      <w:i/>
      <w:iCs/>
      <w:spacing w:val="0"/>
      <w:sz w:val="25"/>
      <w:szCs w:val="25"/>
      <w:u w:val="single"/>
    </w:rPr>
  </w:style>
  <w:style w:type="paragraph" w:customStyle="1" w:styleId="50">
    <w:name w:val="Основний текст (5)"/>
    <w:basedOn w:val="Normal"/>
    <w:link w:val="5"/>
    <w:uiPriority w:val="99"/>
    <w:rsid w:val="00636D66"/>
    <w:pPr>
      <w:shd w:val="clear" w:color="auto" w:fill="FFFFFF"/>
      <w:spacing w:after="240" w:line="288" w:lineRule="exact"/>
      <w:ind w:hanging="460"/>
      <w:jc w:val="both"/>
    </w:pPr>
    <w:rPr>
      <w:rFonts w:ascii="Arial" w:eastAsia="Calibri" w:hAnsi="Arial" w:cs="Arial"/>
      <w:sz w:val="20"/>
      <w:szCs w:val="20"/>
    </w:rPr>
  </w:style>
  <w:style w:type="character" w:customStyle="1" w:styleId="34">
    <w:name w:val="Основний текст (3)_"/>
    <w:uiPriority w:val="99"/>
    <w:rsid w:val="00636D66"/>
    <w:rPr>
      <w:rFonts w:ascii="Arial" w:eastAsia="Times New Roman" w:hAnsi="Arial" w:cs="Arial"/>
      <w:spacing w:val="0"/>
      <w:sz w:val="25"/>
      <w:szCs w:val="25"/>
    </w:rPr>
  </w:style>
  <w:style w:type="paragraph" w:customStyle="1" w:styleId="26">
    <w:name w:val="Основний текст2"/>
    <w:basedOn w:val="Normal"/>
    <w:uiPriority w:val="99"/>
    <w:rsid w:val="00636D66"/>
    <w:pPr>
      <w:shd w:val="clear" w:color="auto" w:fill="FFFFFF"/>
      <w:spacing w:before="360" w:after="360" w:line="240" w:lineRule="atLeast"/>
      <w:ind w:hanging="1380"/>
    </w:pPr>
    <w:rPr>
      <w:rFonts w:ascii="Arial" w:eastAsia="Calibri" w:hAnsi="Arial" w:cs="Arial"/>
      <w:color w:val="000000"/>
      <w:sz w:val="25"/>
      <w:szCs w:val="25"/>
      <w:lang w:eastAsia="ru-RU"/>
    </w:rPr>
  </w:style>
  <w:style w:type="paragraph" w:styleId="BlockText">
    <w:name w:val="Block Text"/>
    <w:basedOn w:val="Normal"/>
    <w:uiPriority w:val="99"/>
    <w:rsid w:val="00636D66"/>
    <w:pPr>
      <w:spacing w:after="0" w:line="240" w:lineRule="auto"/>
      <w:ind w:left="-709" w:right="-1333"/>
      <w:jc w:val="both"/>
    </w:pPr>
    <w:rPr>
      <w:rFonts w:ascii="Times New Roman" w:hAnsi="Times New Roman" w:cs="Times New Roman"/>
      <w:sz w:val="28"/>
      <w:szCs w:val="28"/>
      <w:lang w:val="ru-RU"/>
    </w:rPr>
  </w:style>
  <w:style w:type="paragraph" w:customStyle="1" w:styleId="35">
    <w:name w:val="Основний текст3"/>
    <w:basedOn w:val="Normal"/>
    <w:uiPriority w:val="99"/>
    <w:rsid w:val="00636D66"/>
    <w:pPr>
      <w:shd w:val="clear" w:color="auto" w:fill="FFFFFF"/>
      <w:spacing w:before="360" w:after="360" w:line="240" w:lineRule="atLeast"/>
      <w:ind w:hanging="1380"/>
    </w:pPr>
    <w:rPr>
      <w:rFonts w:ascii="Arial" w:eastAsia="Calibri" w:hAnsi="Arial" w:cs="Arial"/>
      <w:color w:val="000000"/>
      <w:sz w:val="25"/>
      <w:szCs w:val="25"/>
      <w:lang w:eastAsia="ru-RU"/>
    </w:rPr>
  </w:style>
  <w:style w:type="paragraph" w:customStyle="1" w:styleId="4">
    <w:name w:val="Абзац списку4"/>
    <w:basedOn w:val="Normal"/>
    <w:uiPriority w:val="99"/>
    <w:rsid w:val="00636D66"/>
    <w:pPr>
      <w:spacing w:after="0" w:line="240" w:lineRule="auto"/>
      <w:ind w:left="720"/>
    </w:pPr>
    <w:rPr>
      <w:rFonts w:eastAsia="Calibri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636D66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36D66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636D6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36D66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36D66"/>
    <w:rPr>
      <w:rFonts w:ascii="Courier New" w:hAnsi="Courier New" w:cs="Courier New"/>
      <w:sz w:val="20"/>
      <w:szCs w:val="20"/>
      <w:lang w:eastAsia="ru-RU"/>
    </w:rPr>
  </w:style>
  <w:style w:type="paragraph" w:customStyle="1" w:styleId="aa">
    <w:name w:val="Таблица"/>
    <w:basedOn w:val="Normal"/>
    <w:uiPriority w:val="99"/>
    <w:rsid w:val="00636D6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 Знак Знак Знак Знак Знак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 Знак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636D66"/>
    <w:pPr>
      <w:spacing w:after="120" w:line="240" w:lineRule="auto"/>
    </w:pPr>
    <w:rPr>
      <w:rFonts w:ascii="Times New Roman" w:hAnsi="Times New Roman" w:cs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36D6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7">
    <w:name w:val="Знак Знак2 Знак Знак Знак Знак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uiPriority w:val="99"/>
    <w:rsid w:val="00636D66"/>
  </w:style>
  <w:style w:type="paragraph" w:customStyle="1" w:styleId="ad">
    <w:name w:val="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 Знак Знак Знак Знак Знак Знак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 Знак Знак Знак Знак1"/>
    <w:basedOn w:val="Normal"/>
    <w:uiPriority w:val="99"/>
    <w:rsid w:val="00636D6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uiPriority w:val="99"/>
    <w:rsid w:val="00636D66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ru-RU"/>
    </w:rPr>
  </w:style>
  <w:style w:type="paragraph" w:customStyle="1" w:styleId="17">
    <w:name w:val="Без интервала1"/>
    <w:uiPriority w:val="99"/>
    <w:rsid w:val="00636D66"/>
    <w:rPr>
      <w:rFonts w:eastAsia="Times New Roman" w:cs="Calibri"/>
      <w:lang w:eastAsia="en-US"/>
    </w:rPr>
  </w:style>
  <w:style w:type="character" w:customStyle="1" w:styleId="FontStyle15">
    <w:name w:val="Font Style15"/>
    <w:uiPriority w:val="99"/>
    <w:rsid w:val="00636D66"/>
    <w:rPr>
      <w:rFonts w:ascii="Times New Roman" w:hAnsi="Times New Roman" w:cs="Times New Roman"/>
      <w:sz w:val="26"/>
      <w:szCs w:val="26"/>
    </w:rPr>
  </w:style>
  <w:style w:type="paragraph" w:customStyle="1" w:styleId="311">
    <w:name w:val="Основной текст с отступом 31"/>
    <w:basedOn w:val="Normal"/>
    <w:uiPriority w:val="99"/>
    <w:rsid w:val="00636D66"/>
    <w:pPr>
      <w:suppressAutoHyphens/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val="ru-RU" w:eastAsia="ar-SA"/>
    </w:rPr>
  </w:style>
  <w:style w:type="paragraph" w:customStyle="1" w:styleId="Style4">
    <w:name w:val="Style4"/>
    <w:basedOn w:val="Normal"/>
    <w:uiPriority w:val="99"/>
    <w:rsid w:val="00636D66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25">
    <w:name w:val="Font Style25"/>
    <w:uiPriority w:val="99"/>
    <w:rsid w:val="00636D66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uiPriority w:val="99"/>
    <w:rsid w:val="00636D66"/>
    <w:rPr>
      <w:rFonts w:ascii="Times New Roman" w:hAnsi="Times New Roman" w:cs="Times New Roman"/>
      <w:b/>
      <w:bCs/>
      <w:sz w:val="26"/>
      <w:szCs w:val="26"/>
    </w:rPr>
  </w:style>
  <w:style w:type="paragraph" w:customStyle="1" w:styleId="36">
    <w:name w:val="Без інтервалів3"/>
    <w:uiPriority w:val="99"/>
    <w:rsid w:val="00122E1B"/>
    <w:rPr>
      <w:rFonts w:eastAsia="Times New Roman" w:cs="Calibri"/>
    </w:rPr>
  </w:style>
  <w:style w:type="paragraph" w:customStyle="1" w:styleId="af">
    <w:name w:val="Без интервала"/>
    <w:uiPriority w:val="99"/>
    <w:rsid w:val="006036C3"/>
    <w:rPr>
      <w:rFonts w:eastAsia="Times New Roman" w:cs="Calibri"/>
    </w:rPr>
  </w:style>
  <w:style w:type="paragraph" w:customStyle="1" w:styleId="312">
    <w:name w:val="Знак Знак3 Знак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8">
    <w:name w:val="Сітка таблиці1"/>
    <w:uiPriority w:val="99"/>
    <w:rsid w:val="003B3A78"/>
    <w:pPr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нак Знак Знак Знак Знак1 Знак Знак Знак Знак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 Знак Знак Знак Знак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 Знак2 Знак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1">
    <w:name w:val="Основний текст 22"/>
    <w:basedOn w:val="Normal"/>
    <w:uiPriority w:val="99"/>
    <w:rsid w:val="003B3A78"/>
    <w:pPr>
      <w:overflowPunct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9">
    <w:name w:val="Знак Знак Знак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20">
    <w:name w:val="Основний текст з відступом 32"/>
    <w:basedOn w:val="Normal"/>
    <w:uiPriority w:val="99"/>
    <w:rsid w:val="003B3A78"/>
    <w:pPr>
      <w:tabs>
        <w:tab w:val="num" w:pos="0"/>
      </w:tabs>
      <w:spacing w:before="120" w:after="0" w:line="240" w:lineRule="auto"/>
      <w:ind w:firstLine="851"/>
      <w:jc w:val="both"/>
    </w:pPr>
    <w:rPr>
      <w:rFonts w:ascii="Times New Roman" w:hAnsi="Times New Roman" w:cs="Times New Roman"/>
      <w:sz w:val="28"/>
      <w:szCs w:val="28"/>
      <w:u w:val="single"/>
      <w:lang w:eastAsia="ru-RU"/>
    </w:rPr>
  </w:style>
  <w:style w:type="paragraph" w:customStyle="1" w:styleId="1a">
    <w:name w:val="Знак Знак Знак Знак Знак Знак Знак Знак Знак Знак Знак Знак Знак Знак Знак Знак Знак Знак Знак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10">
    <w:name w:val="Знак Знак3 Знак Знак1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0">
    <w:name w:val="Без інтервалів4"/>
    <w:uiPriority w:val="99"/>
    <w:rsid w:val="003B3A78"/>
    <w:rPr>
      <w:rFonts w:eastAsia="Times New Roman" w:cs="Calibri"/>
      <w:lang w:eastAsia="en-US"/>
    </w:rPr>
  </w:style>
  <w:style w:type="paragraph" w:customStyle="1" w:styleId="1b">
    <w:name w:val="Знак Знак Знак Знак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1">
    <w:name w:val="Абзац списку5"/>
    <w:basedOn w:val="Normal"/>
    <w:uiPriority w:val="99"/>
    <w:rsid w:val="003B3A78"/>
    <w:pPr>
      <w:spacing w:after="0" w:line="240" w:lineRule="auto"/>
      <w:ind w:left="720"/>
    </w:pPr>
    <w:rPr>
      <w:rFonts w:eastAsia="Calibri" w:cs="Times New Roman"/>
      <w:sz w:val="24"/>
      <w:szCs w:val="24"/>
    </w:rPr>
  </w:style>
  <w:style w:type="paragraph" w:customStyle="1" w:styleId="1c">
    <w:name w:val="Знак Знак Знак Знак Знак Знак Знак Знак Знак Знак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d">
    <w:name w:val="Знак Знак Знак Знак Знак Знак Знак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Знак Знак2 Знак Знак Знак Знак Знак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e">
    <w:name w:val="Знак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2">
    <w:name w:val="Знак Знак Знак Знак Знак Знак11"/>
    <w:basedOn w:val="Normal"/>
    <w:uiPriority w:val="99"/>
    <w:rsid w:val="003B3A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66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1714</Words>
  <Characters>978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Користувач Windows</dc:creator>
  <cp:keywords/>
  <dc:description/>
  <cp:lastModifiedBy>Admin</cp:lastModifiedBy>
  <cp:revision>2</cp:revision>
  <cp:lastPrinted>2018-10-03T08:01:00Z</cp:lastPrinted>
  <dcterms:created xsi:type="dcterms:W3CDTF">2018-10-03T14:01:00Z</dcterms:created>
  <dcterms:modified xsi:type="dcterms:W3CDTF">2018-10-03T14:01:00Z</dcterms:modified>
</cp:coreProperties>
</file>